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4D04C6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4D04C6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4D04C6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Mindestanforderung: Der Gesamtumsatz liegt im Durchschnitt der letzten 3 abgeschlossenen Geschäftsjahre über </w:t>
      </w:r>
      <w:r w:rsidRPr="009C2683">
        <w:rPr>
          <w:rFonts w:ascii="Helvetica" w:hAnsi="Helvetica" w:cs="Courier New"/>
          <w:szCs w:val="22"/>
          <w:highlight w:val="yellow"/>
        </w:rPr>
        <w:t>XXX.000,00 €</w:t>
      </w:r>
      <w:r w:rsidRPr="009C2683">
        <w:rPr>
          <w:rFonts w:ascii="Helvetica" w:hAnsi="Helvetica" w:cs="Courier New"/>
          <w:szCs w:val="22"/>
        </w:rPr>
        <w:t xml:space="preserve"> netto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E94FE" w14:textId="77777777" w:rsidR="00CA6EC9" w:rsidRDefault="00CA6EC9" w:rsidP="00DD7759">
      <w:r>
        <w:separator/>
      </w:r>
    </w:p>
  </w:endnote>
  <w:endnote w:type="continuationSeparator" w:id="0">
    <w:p w14:paraId="078ABF82" w14:textId="77777777" w:rsidR="00CA6EC9" w:rsidRDefault="00CA6EC9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50D1" w14:textId="77777777" w:rsidR="00CA6EC9" w:rsidRDefault="00CA6EC9" w:rsidP="00DD7759">
      <w:r>
        <w:separator/>
      </w:r>
    </w:p>
  </w:footnote>
  <w:footnote w:type="continuationSeparator" w:id="0">
    <w:p w14:paraId="20606B00" w14:textId="77777777" w:rsidR="00CA6EC9" w:rsidRDefault="00CA6EC9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441BDA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907fb187920237d9d6c26bd81e0401f4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80a66d24094d153227459fefdd092c3f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B7F9E0-D00A-4004-A4E9-F82E92DD6E30}"/>
</file>

<file path=customXml/itemProps2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2</cp:revision>
  <dcterms:created xsi:type="dcterms:W3CDTF">2026-02-12T14:41:00Z</dcterms:created>
  <dcterms:modified xsi:type="dcterms:W3CDTF">2026-02-12T14:41:00Z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